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F8476" w14:textId="77777777" w:rsidR="00684774" w:rsidRDefault="00684774" w:rsidP="00684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BACON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37E96DDF" w14:textId="77777777" w:rsidR="00684774" w:rsidRDefault="00684774" w:rsidP="00684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Oulton. Franklin.</w:t>
      </w:r>
    </w:p>
    <w:p w14:paraId="1128D709" w14:textId="77777777" w:rsidR="00684774" w:rsidRDefault="00684774" w:rsidP="00684774">
      <w:pPr>
        <w:pStyle w:val="NoSpacing"/>
        <w:rPr>
          <w:rFonts w:cs="Times New Roman"/>
          <w:szCs w:val="24"/>
        </w:rPr>
      </w:pPr>
    </w:p>
    <w:p w14:paraId="66CE31A2" w14:textId="77777777" w:rsidR="00684774" w:rsidRDefault="00684774" w:rsidP="00684774">
      <w:pPr>
        <w:pStyle w:val="NoSpacing"/>
        <w:rPr>
          <w:rFonts w:cs="Times New Roman"/>
          <w:szCs w:val="24"/>
        </w:rPr>
      </w:pPr>
    </w:p>
    <w:p w14:paraId="0F530AFE" w14:textId="77777777" w:rsidR="00684774" w:rsidRDefault="00684774" w:rsidP="00684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>Richard Reed(q.v.) brought a plaint of debt against him and 4 others.</w:t>
      </w:r>
    </w:p>
    <w:p w14:paraId="7FD95E67" w14:textId="77777777" w:rsidR="00684774" w:rsidRDefault="00684774" w:rsidP="00684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36B59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51079518" w14:textId="77777777" w:rsidR="00684774" w:rsidRDefault="00684774" w:rsidP="00684774">
      <w:pPr>
        <w:pStyle w:val="NoSpacing"/>
        <w:rPr>
          <w:rFonts w:cs="Times New Roman"/>
          <w:szCs w:val="24"/>
        </w:rPr>
      </w:pPr>
    </w:p>
    <w:p w14:paraId="2AEFA757" w14:textId="77777777" w:rsidR="00684774" w:rsidRDefault="00684774" w:rsidP="00684774">
      <w:pPr>
        <w:pStyle w:val="NoSpacing"/>
        <w:rPr>
          <w:rFonts w:cs="Times New Roman"/>
          <w:szCs w:val="24"/>
        </w:rPr>
      </w:pPr>
    </w:p>
    <w:p w14:paraId="46F3847B" w14:textId="77777777" w:rsidR="00684774" w:rsidRDefault="00684774" w:rsidP="006847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July 2023</w:t>
      </w:r>
    </w:p>
    <w:p w14:paraId="580E13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66252" w14:textId="77777777" w:rsidR="00684774" w:rsidRDefault="00684774" w:rsidP="009139A6">
      <w:r>
        <w:separator/>
      </w:r>
    </w:p>
  </w:endnote>
  <w:endnote w:type="continuationSeparator" w:id="0">
    <w:p w14:paraId="65A8434B" w14:textId="77777777" w:rsidR="00684774" w:rsidRDefault="006847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BD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809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BBA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E2B1A" w14:textId="77777777" w:rsidR="00684774" w:rsidRDefault="00684774" w:rsidP="009139A6">
      <w:r>
        <w:separator/>
      </w:r>
    </w:p>
  </w:footnote>
  <w:footnote w:type="continuationSeparator" w:id="0">
    <w:p w14:paraId="69CD6389" w14:textId="77777777" w:rsidR="00684774" w:rsidRDefault="006847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60B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B6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AB3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774"/>
    <w:rsid w:val="000666E0"/>
    <w:rsid w:val="002510B7"/>
    <w:rsid w:val="005C130B"/>
    <w:rsid w:val="0068477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B7F55"/>
  <w15:chartTrackingRefBased/>
  <w15:docId w15:val="{4C8C7424-6967-4FD1-8B49-5ECC9F3B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847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2023-07-25T11:02:00Z</dcterms:created>
  <dcterms:modified xsi:type="dcterms:W3CDTF">2023-07-25T11:03:00Z</dcterms:modified>
</cp:coreProperties>
</file>